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63DD6" w14:textId="77777777" w:rsidR="00F90C8F" w:rsidRDefault="00F90C8F" w:rsidP="00F90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AMMEL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BCF0F56" w14:textId="77777777" w:rsidR="00F90C8F" w:rsidRDefault="00F90C8F" w:rsidP="00F90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18C32DB" w14:textId="77777777" w:rsidR="00F90C8F" w:rsidRDefault="00F90C8F" w:rsidP="00F90C8F">
      <w:pPr>
        <w:pStyle w:val="NoSpacing"/>
        <w:rPr>
          <w:rFonts w:cs="Times New Roman"/>
          <w:szCs w:val="24"/>
        </w:rPr>
      </w:pPr>
    </w:p>
    <w:p w14:paraId="4A87C284" w14:textId="77777777" w:rsidR="00F90C8F" w:rsidRDefault="00F90C8F" w:rsidP="00F90C8F">
      <w:pPr>
        <w:pStyle w:val="NoSpacing"/>
        <w:rPr>
          <w:rFonts w:cs="Times New Roman"/>
          <w:szCs w:val="24"/>
        </w:rPr>
      </w:pPr>
    </w:p>
    <w:p w14:paraId="553E1C51" w14:textId="77777777" w:rsidR="00F90C8F" w:rsidRDefault="00F90C8F" w:rsidP="00F90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to his first tonsure in the chapel below the manor of Clyst,</w:t>
      </w:r>
    </w:p>
    <w:p w14:paraId="4AD12B83" w14:textId="77777777" w:rsidR="00F90C8F" w:rsidRDefault="00F90C8F" w:rsidP="00F90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Devon.</w:t>
      </w:r>
    </w:p>
    <w:p w14:paraId="557F237F" w14:textId="77777777" w:rsidR="00F90C8F" w:rsidRDefault="00F90C8F" w:rsidP="00F90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9818FFD" w14:textId="77777777" w:rsidR="00F90C8F" w:rsidRDefault="00F90C8F" w:rsidP="00F90C8F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4A7D9003" w14:textId="77777777" w:rsidR="00F90C8F" w:rsidRDefault="00F90C8F" w:rsidP="00F90C8F">
      <w:pPr>
        <w:pStyle w:val="NoSpacing"/>
        <w:rPr>
          <w:rFonts w:cs="Times New Roman"/>
          <w:szCs w:val="24"/>
        </w:rPr>
      </w:pPr>
    </w:p>
    <w:p w14:paraId="4E0A9848" w14:textId="77777777" w:rsidR="00F90C8F" w:rsidRDefault="00F90C8F" w:rsidP="00F90C8F">
      <w:pPr>
        <w:pStyle w:val="NoSpacing"/>
        <w:rPr>
          <w:rFonts w:cs="Times New Roman"/>
          <w:szCs w:val="24"/>
        </w:rPr>
      </w:pPr>
    </w:p>
    <w:p w14:paraId="0780F028" w14:textId="77777777" w:rsidR="00F90C8F" w:rsidRDefault="00F90C8F" w:rsidP="00F90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47F317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51A3" w14:textId="77777777" w:rsidR="00F90C8F" w:rsidRDefault="00F90C8F" w:rsidP="009139A6">
      <w:r>
        <w:separator/>
      </w:r>
    </w:p>
  </w:endnote>
  <w:endnote w:type="continuationSeparator" w:id="0">
    <w:p w14:paraId="1420ED65" w14:textId="77777777" w:rsidR="00F90C8F" w:rsidRDefault="00F90C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68A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A2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75D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DEAF" w14:textId="77777777" w:rsidR="00F90C8F" w:rsidRDefault="00F90C8F" w:rsidP="009139A6">
      <w:r>
        <w:separator/>
      </w:r>
    </w:p>
  </w:footnote>
  <w:footnote w:type="continuationSeparator" w:id="0">
    <w:p w14:paraId="3497FBEB" w14:textId="77777777" w:rsidR="00F90C8F" w:rsidRDefault="00F90C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84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5B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77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C8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1F177"/>
  <w15:chartTrackingRefBased/>
  <w15:docId w15:val="{375261CE-7803-4F29-B9E0-8C95E0BF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2023-10-13T08:08:00Z</dcterms:created>
  <dcterms:modified xsi:type="dcterms:W3CDTF">2023-10-13T08:09:00Z</dcterms:modified>
</cp:coreProperties>
</file>